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46B642FA" w14:textId="174B4959" w:rsidR="00172D75" w:rsidRPr="00172D75" w:rsidRDefault="00172D75" w:rsidP="00172D75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172D75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</w:t>
                                    </w:r>
                                    <w:r w:rsidR="00142206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DAF-CM-2022-007</w:t>
                                    </w:r>
                                    <w:r w:rsidR="00122107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8</w:t>
                                    </w:r>
                                  </w:p>
                                  <w:p w14:paraId="22B15DA2" w14:textId="5934482F" w:rsidR="00840E00" w:rsidRPr="00535962" w:rsidRDefault="00122107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46B642FA" w14:textId="174B4959" w:rsidR="00172D75" w:rsidRPr="00172D75" w:rsidRDefault="00172D75" w:rsidP="00172D75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72D75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</w:t>
                              </w:r>
                              <w:r w:rsidR="00142206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DAF-CM-2022-007</w:t>
                              </w:r>
                              <w:r w:rsidR="00122107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8</w:t>
                              </w:r>
                            </w:p>
                            <w:p w14:paraId="22B15DA2" w14:textId="5934482F" w:rsidR="00840E00" w:rsidRPr="00535962" w:rsidRDefault="00122107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12210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12210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12210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12210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12210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12210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2107"/>
    <w:rsid w:val="00123B8D"/>
    <w:rsid w:val="001341C6"/>
    <w:rsid w:val="00142206"/>
    <w:rsid w:val="001550BB"/>
    <w:rsid w:val="00157600"/>
    <w:rsid w:val="00165A4D"/>
    <w:rsid w:val="00170EC5"/>
    <w:rsid w:val="00172D7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17DA6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32849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4</cp:revision>
  <cp:lastPrinted>2011-03-04T19:05:00Z</cp:lastPrinted>
  <dcterms:created xsi:type="dcterms:W3CDTF">2022-11-07T14:17:00Z</dcterms:created>
  <dcterms:modified xsi:type="dcterms:W3CDTF">2022-12-22T18:47:00Z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2022-11-10T20:07:06Z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eafcfdcb-40ac-4871-9a80-41051584ddad</vt:lpwstr>
  </property>
  <property fmtid="{D5CDD505-2E9C-101B-9397-08002B2CF9AE}" pid="8" name="MSIP_Label_81f5a2da-7ac4-4e60-a27b-a125ee74514f_ContentBits">
    <vt:lpwstr>0</vt:lpwstr>
  </property>
</Properties>
</file>